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DB2262" w14:textId="591A170D" w:rsidR="00114920" w:rsidRPr="00261A9D" w:rsidRDefault="00A5629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261A9D">
        <w:rPr>
          <w:rFonts w:ascii="Arial" w:eastAsia="Times New Roman" w:hAnsi="Arial" w:cs="Arial"/>
          <w:bCs/>
          <w:szCs w:val="20"/>
          <w:lang w:val="pl-PL" w:eastAsia="pl-PL"/>
        </w:rPr>
        <w:t>Załącznik nr 2</w:t>
      </w:r>
      <w:r w:rsidR="00AE030B" w:rsidRPr="00261A9D">
        <w:rPr>
          <w:rFonts w:ascii="Arial" w:eastAsia="Times New Roman" w:hAnsi="Arial" w:cs="Arial"/>
          <w:bCs/>
          <w:szCs w:val="20"/>
          <w:lang w:val="pl-PL" w:eastAsia="pl-PL"/>
        </w:rPr>
        <w:t>.1.</w:t>
      </w:r>
      <w:r w:rsidR="00114920" w:rsidRPr="00261A9D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261A9D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1A9D" w:rsidRPr="00261A9D" w14:paraId="385FE44D" w14:textId="77777777" w:rsidTr="00D60B94">
        <w:tc>
          <w:tcPr>
            <w:tcW w:w="9062" w:type="dxa"/>
          </w:tcPr>
          <w:p w14:paraId="352A2665" w14:textId="77777777" w:rsidR="00AE030B" w:rsidRPr="00261A9D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261A9D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261A9D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76C9E63C" w:rsidR="00D60B94" w:rsidRPr="00261A9D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221B41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221B41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261A9D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261A9D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261A9D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261A9D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261A9D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261A9D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261A9D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261A9D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49B720E1" w:rsidR="00045861" w:rsidRPr="00261A9D" w:rsidRDefault="00B8281B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261A9D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261A9D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261A9D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261A9D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261A9D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0E68724F" w:rsidR="00045861" w:rsidRPr="00261A9D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261A9D">
        <w:rPr>
          <w:rFonts w:ascii="Arial" w:eastAsia="Times New Roman" w:hAnsi="Arial" w:cs="Arial"/>
          <w:i/>
          <w:lang w:val="pl-PL" w:eastAsia="pl-PL"/>
        </w:rPr>
        <w:t>(imię, n</w:t>
      </w:r>
      <w:r w:rsidR="009A1AE8" w:rsidRPr="00261A9D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261A9D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261A9D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261A9D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61A9D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261A9D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261A9D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261A9D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>września 2019</w:t>
      </w:r>
      <w:r w:rsidRPr="00261A9D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261A9D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261A9D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261A9D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261A9D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0B1F62BC" w14:textId="4453F592" w:rsidR="00106061" w:rsidRPr="00261A9D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61A9D">
        <w:rPr>
          <w:rFonts w:ascii="Arial" w:eastAsia="Times New Roman" w:hAnsi="Arial" w:cs="Arial"/>
          <w:b/>
          <w:u w:val="single"/>
          <w:lang w:val="pl-PL" w:eastAsia="pl-PL"/>
        </w:rPr>
        <w:t xml:space="preserve">DOTYCZĄCE SPEŁNIANIA </w:t>
      </w:r>
      <w:r w:rsidR="00D60B94" w:rsidRPr="00261A9D">
        <w:rPr>
          <w:rFonts w:ascii="Arial" w:eastAsia="Times New Roman" w:hAnsi="Arial" w:cs="Arial"/>
          <w:b/>
          <w:u w:val="single"/>
          <w:lang w:val="pl-PL" w:eastAsia="pl-PL"/>
        </w:rPr>
        <w:t>WARUNKÓW UDZIAŁU W POSTĘPOWANIU</w:t>
      </w:r>
    </w:p>
    <w:p w14:paraId="4E1B8E74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1797B7A8" w14:textId="6F8AA249" w:rsidR="006F13BF" w:rsidRPr="00261A9D" w:rsidRDefault="006F13BF" w:rsidP="00B03AA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</w:t>
      </w:r>
      <w:r w:rsidR="00320DEA" w:rsidRPr="00261A9D">
        <w:rPr>
          <w:rFonts w:ascii="Arial" w:eastAsia="Times New Roman" w:hAnsi="Arial" w:cs="Arial"/>
          <w:lang w:val="pl-PL" w:eastAsia="pl-PL"/>
        </w:rPr>
        <w:t xml:space="preserve"> publicznych na robotę budowlaną</w:t>
      </w:r>
      <w:r w:rsidRPr="00261A9D">
        <w:rPr>
          <w:rFonts w:ascii="Arial" w:eastAsia="Times New Roman" w:hAnsi="Arial" w:cs="Arial"/>
          <w:lang w:val="pl-PL" w:eastAsia="pl-PL"/>
        </w:rPr>
        <w:t xml:space="preserve"> pn.: </w:t>
      </w:r>
      <w:r w:rsidR="00B8281B">
        <w:rPr>
          <w:rFonts w:ascii="Arial" w:eastAsia="Times New Roman" w:hAnsi="Arial" w:cs="Arial"/>
          <w:lang w:val="pl-PL" w:eastAsia="pl-PL"/>
        </w:rPr>
        <w:t>„</w:t>
      </w:r>
      <w:r w:rsidR="007F0BB0" w:rsidRPr="007F0BB0">
        <w:rPr>
          <w:rFonts w:ascii="Arial" w:eastAsia="Times New Roman" w:hAnsi="Arial" w:cs="Arial"/>
          <w:lang w:val="pl-PL" w:eastAsia="pl-PL"/>
        </w:rPr>
        <w:t>Przebudowa dróg na terenie powiatu jarocińskiego polegająca na dobudowie ścieżek rowerowych</w:t>
      </w:r>
      <w:bookmarkStart w:id="0" w:name="_GoBack"/>
      <w:bookmarkEnd w:id="0"/>
      <w:r w:rsidR="00A163A6">
        <w:rPr>
          <w:rFonts w:ascii="Arial" w:eastAsia="Times New Roman" w:hAnsi="Arial" w:cs="Arial"/>
          <w:lang w:val="pl-PL" w:eastAsia="pl-PL"/>
        </w:rPr>
        <w:t>”.</w:t>
      </w:r>
    </w:p>
    <w:p w14:paraId="39BF2D8C" w14:textId="77777777" w:rsidR="00AE030B" w:rsidRPr="00261A9D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384D4D81" w14:textId="25DFC822" w:rsidR="000F4870" w:rsidRPr="00261A9D" w:rsidRDefault="0044424B" w:rsidP="000F487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61A9D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0F4870" w:rsidRPr="00261A9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2D3167F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1712C468" w14:textId="3E3B529A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 xml:space="preserve">Oświadczam, że spełniam warunki udziału w postępowaniu określone przez Zamawiającego w Specyfikacji </w:t>
      </w:r>
      <w:r w:rsidR="00AE2426" w:rsidRPr="00261A9D">
        <w:rPr>
          <w:rFonts w:ascii="Arial" w:eastAsia="Times New Roman" w:hAnsi="Arial" w:cs="Arial"/>
          <w:lang w:val="pl-PL" w:eastAsia="pl-PL"/>
        </w:rPr>
        <w:t>Warunków Zamówienia w rozdziale</w:t>
      </w:r>
      <w:r w:rsidRPr="00261A9D">
        <w:rPr>
          <w:rFonts w:ascii="Arial" w:eastAsia="Times New Roman" w:hAnsi="Arial" w:cs="Arial"/>
          <w:lang w:val="pl-PL" w:eastAsia="pl-PL"/>
        </w:rPr>
        <w:t xml:space="preserve"> V</w:t>
      </w:r>
      <w:r w:rsidR="00AE2426" w:rsidRPr="00261A9D">
        <w:rPr>
          <w:rFonts w:ascii="Arial" w:eastAsia="Times New Roman" w:hAnsi="Arial" w:cs="Arial"/>
          <w:lang w:val="pl-PL" w:eastAsia="pl-PL"/>
        </w:rPr>
        <w:t>III pkt 2</w:t>
      </w:r>
      <w:r w:rsidRPr="00261A9D">
        <w:rPr>
          <w:rFonts w:ascii="Arial" w:eastAsia="Times New Roman" w:hAnsi="Arial" w:cs="Arial"/>
          <w:lang w:val="pl-PL" w:eastAsia="pl-PL"/>
        </w:rPr>
        <w:t>.</w:t>
      </w:r>
    </w:p>
    <w:p w14:paraId="1345005F" w14:textId="38D156C1" w:rsidR="006A786F" w:rsidRPr="00261A9D" w:rsidRDefault="006A786F" w:rsidP="006A786F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1F9ED40" w14:textId="75ADD443" w:rsidR="004A2BF5" w:rsidRPr="00261A9D" w:rsidRDefault="005E7641" w:rsidP="005E7641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61A9D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4A2BF5" w:rsidRPr="00261A9D">
        <w:rPr>
          <w:rFonts w:ascii="Arial" w:eastAsia="Calibri" w:hAnsi="Arial" w:cs="Arial"/>
          <w:b/>
          <w:szCs w:val="26"/>
          <w:lang w:val="pl-PL"/>
        </w:rPr>
        <w:t>INFORMACJA W ZWIĄZKU Z POLEGANIEM NA ZASOBACH INNYCH PODMIOTÓW:</w:t>
      </w:r>
    </w:p>
    <w:p w14:paraId="42FBCC35" w14:textId="77777777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27FC024B" w14:textId="0D0412E2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Oświadczam, że w celu wykazania spełniania warunków udziału w postępowaniu, określonych przez Zamawiającego w Specyfikacji Warunków Zamówienia</w:t>
      </w:r>
      <w:r w:rsidR="00A118D8" w:rsidRPr="00261A9D">
        <w:rPr>
          <w:rFonts w:ascii="Arial" w:eastAsia="Times New Roman" w:hAnsi="Arial" w:cs="Arial"/>
          <w:lang w:val="pl-PL" w:eastAsia="pl-PL"/>
        </w:rPr>
        <w:t xml:space="preserve"> w</w:t>
      </w:r>
      <w:r w:rsidRPr="00261A9D">
        <w:rPr>
          <w:rFonts w:ascii="Arial" w:eastAsia="Times New Roman" w:hAnsi="Arial" w:cs="Arial"/>
          <w:lang w:val="pl-PL" w:eastAsia="pl-PL"/>
        </w:rPr>
        <w:t xml:space="preserve"> rozdziale VII</w:t>
      </w:r>
      <w:r w:rsidR="00A118D8" w:rsidRPr="00261A9D">
        <w:rPr>
          <w:rFonts w:ascii="Arial" w:eastAsia="Times New Roman" w:hAnsi="Arial" w:cs="Arial"/>
          <w:lang w:val="pl-PL" w:eastAsia="pl-PL"/>
        </w:rPr>
        <w:t>I pkt 2</w:t>
      </w:r>
      <w:r w:rsidRPr="00261A9D">
        <w:rPr>
          <w:rFonts w:ascii="Arial" w:eastAsia="Times New Roman" w:hAnsi="Arial" w:cs="Arial"/>
          <w:lang w:val="pl-PL" w:eastAsia="pl-PL"/>
        </w:rPr>
        <w:t xml:space="preserve"> polegam na zasobach następującego/ych podmiotu/ów: </w:t>
      </w:r>
    </w:p>
    <w:p w14:paraId="235C1121" w14:textId="4CDEB81D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7B81B19E" w14:textId="77777777" w:rsidR="004A2BF5" w:rsidRPr="00261A9D" w:rsidRDefault="004A2BF5" w:rsidP="004A2BF5">
      <w:pPr>
        <w:spacing w:after="0" w:line="276" w:lineRule="auto"/>
        <w:rPr>
          <w:rFonts w:ascii="Verdana" w:eastAsia="Times New Roman" w:hAnsi="Verdana" w:cs="Arial"/>
          <w:sz w:val="20"/>
          <w:szCs w:val="20"/>
          <w:lang w:val="pl-PL" w:eastAsia="pl-PL"/>
        </w:rPr>
      </w:pPr>
    </w:p>
    <w:p w14:paraId="2BF70435" w14:textId="05D7FAFD" w:rsidR="004A2BF5" w:rsidRPr="00261A9D" w:rsidRDefault="004A2BF5" w:rsidP="004A2BF5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szCs w:val="20"/>
          <w:lang w:val="pl-PL" w:eastAsia="pl-PL"/>
        </w:rPr>
        <w:t>w następującym zakresie:</w:t>
      </w:r>
      <w:r w:rsidRPr="00261A9D">
        <w:rPr>
          <w:rFonts w:ascii="Verdana" w:eastAsia="Times New Roman" w:hAnsi="Verdana" w:cs="Arial"/>
          <w:szCs w:val="20"/>
          <w:lang w:val="pl-PL" w:eastAsia="pl-PL"/>
        </w:rPr>
        <w:t xml:space="preserve"> </w:t>
      </w:r>
      <w:r w:rsidRPr="00261A9D">
        <w:rPr>
          <w:rFonts w:ascii="Arial" w:eastAsia="Times New Roman" w:hAnsi="Arial" w:cs="Arial"/>
          <w:lang w:val="pl-PL" w:eastAsia="pl-PL"/>
        </w:rPr>
        <w:t>_________________________________________________</w:t>
      </w:r>
      <w:r w:rsidR="00A118D8" w:rsidRPr="00261A9D">
        <w:rPr>
          <w:rFonts w:ascii="Arial" w:eastAsia="Times New Roman" w:hAnsi="Arial" w:cs="Arial"/>
          <w:lang w:val="pl-PL" w:eastAsia="pl-PL"/>
        </w:rPr>
        <w:t>_________________________</w:t>
      </w:r>
    </w:p>
    <w:p w14:paraId="75361616" w14:textId="66033BB0" w:rsidR="00EF008E" w:rsidRPr="00261A9D" w:rsidRDefault="004A2BF5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 w:rsidRPr="00261A9D">
        <w:rPr>
          <w:rFonts w:ascii="Arial" w:eastAsia="Times New Roman" w:hAnsi="Arial" w:cs="Arial"/>
          <w:i/>
          <w:sz w:val="20"/>
          <w:lang w:val="pl-PL" w:eastAsia="pl-PL"/>
        </w:rPr>
        <w:t>(wskazać podmiot i określić odpowiedni zakres dla wskazanego podmiotu)</w:t>
      </w:r>
    </w:p>
    <w:p w14:paraId="2515AA5A" w14:textId="77777777" w:rsidR="00B03AA9" w:rsidRDefault="00B03AA9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</w:p>
    <w:p w14:paraId="2DDA06E7" w14:textId="1B7CEAA4" w:rsidR="005E7641" w:rsidRPr="005E7641" w:rsidRDefault="005E7641" w:rsidP="005E7641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5E7641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>
        <w:rPr>
          <w:rFonts w:ascii="Arial" w:eastAsia="Calibri" w:hAnsi="Arial" w:cs="Arial"/>
          <w:b/>
          <w:szCs w:val="26"/>
          <w:lang w:val="pl-PL"/>
        </w:rPr>
        <w:t xml:space="preserve"> </w:t>
      </w:r>
      <w:r w:rsidRPr="005E7641">
        <w:rPr>
          <w:rFonts w:ascii="Arial" w:eastAsia="Calibri" w:hAnsi="Arial" w:cs="Arial"/>
          <w:b/>
          <w:szCs w:val="26"/>
          <w:lang w:val="pl-PL"/>
        </w:rPr>
        <w:t>INFORMACJA DOTYCZĄCA WYKONAWCÓW WSPÓLNIE UBIEGAJĄCYCH SIĘ O UDZIELENIE ZAMÓWIENIA</w:t>
      </w:r>
    </w:p>
    <w:p w14:paraId="2047999F" w14:textId="77777777" w:rsidR="005E7641" w:rsidRPr="00872F80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5DE97B9" w14:textId="2CA15890" w:rsidR="005E7641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 xml:space="preserve">Oświadczam, że spełniam </w:t>
      </w:r>
      <w:r w:rsidR="00FB36BA">
        <w:rPr>
          <w:rFonts w:ascii="Arial" w:eastAsia="Times New Roman" w:hAnsi="Arial" w:cs="Arial"/>
          <w:lang w:val="pl-PL" w:eastAsia="pl-PL"/>
        </w:rPr>
        <w:t>następujący warunek</w:t>
      </w:r>
      <w:r w:rsidRPr="00872F80">
        <w:rPr>
          <w:rFonts w:ascii="Arial" w:eastAsia="Times New Roman" w:hAnsi="Arial" w:cs="Arial"/>
          <w:lang w:val="pl-PL" w:eastAsia="pl-PL"/>
        </w:rPr>
        <w:t xml:space="preserve"> </w:t>
      </w:r>
      <w:r w:rsidR="00FB36BA">
        <w:rPr>
          <w:rFonts w:ascii="Arial" w:eastAsia="Times New Roman" w:hAnsi="Arial" w:cs="Arial"/>
          <w:lang w:val="pl-PL" w:eastAsia="pl-PL"/>
        </w:rPr>
        <w:t>udziału w postępowaniu określony</w:t>
      </w:r>
      <w:r w:rsidRPr="00872F80">
        <w:rPr>
          <w:rFonts w:ascii="Arial" w:eastAsia="Times New Roman" w:hAnsi="Arial" w:cs="Arial"/>
          <w:lang w:val="pl-PL" w:eastAsia="pl-PL"/>
        </w:rPr>
        <w:t xml:space="preserve"> przez Zamawiającego w Specyfikacji Warunków Zamówienia w rozdziale VIII pkt 2</w:t>
      </w:r>
      <w:r w:rsidR="00FB36BA">
        <w:rPr>
          <w:rFonts w:ascii="Arial" w:eastAsia="Times New Roman" w:hAnsi="Arial" w:cs="Arial"/>
          <w:lang w:val="pl-PL" w:eastAsia="pl-PL"/>
        </w:rPr>
        <w:t>:</w:t>
      </w:r>
    </w:p>
    <w:p w14:paraId="44CF682D" w14:textId="7EEBFB19" w:rsidR="00FB36BA" w:rsidRPr="005E7641" w:rsidRDefault="00FB36BA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0E7CCDF5" w14:textId="65FE462C" w:rsidR="004A2BF5" w:rsidRPr="00872F80" w:rsidRDefault="004A2BF5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0A13A4">
      <w:pPr>
        <w:shd w:val="clear" w:color="auto" w:fill="D9D9D9" w:themeFill="background1" w:themeFillShade="D9"/>
        <w:spacing w:after="0" w:line="276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9D9CE2A" w14:textId="77777777" w:rsidR="005E7641" w:rsidRDefault="005E7641" w:rsidP="005E7641">
      <w:pPr>
        <w:spacing w:after="0" w:line="276" w:lineRule="auto"/>
        <w:rPr>
          <w:rFonts w:ascii="Arial" w:eastAsia="Times New Roman" w:hAnsi="Arial" w:cs="Arial"/>
          <w:bCs/>
          <w:lang w:val="pl-PL" w:eastAsia="pl-PL"/>
        </w:rPr>
      </w:pPr>
    </w:p>
    <w:p w14:paraId="4FFDDD3A" w14:textId="266EF5D6" w:rsidR="00166CD1" w:rsidRPr="00FB36BA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0E9AE763" w14:textId="705C77DB" w:rsidR="005E7641" w:rsidRPr="00872F80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</w:p>
    <w:p w14:paraId="7E185F40" w14:textId="77777777" w:rsidR="005E7641" w:rsidRDefault="005E7641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EBA8E2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221B4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221B4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105392" w14:textId="77777777" w:rsidR="004A2BF5" w:rsidRDefault="004A2BF5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4A2BF5" w:rsidRDefault="004A2BF5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FCCF5" w14:textId="548C882F" w:rsidR="004A2BF5" w:rsidRPr="00114920" w:rsidRDefault="004A2BF5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4A2BF5" w:rsidRDefault="004A2B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B55877" w14:textId="77777777" w:rsidR="004A2BF5" w:rsidRDefault="004A2BF5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4A2BF5" w:rsidRDefault="004A2BF5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45B41" w14:textId="79C66B86" w:rsidR="004A2BF5" w:rsidRDefault="004A2BF5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1291"/>
    <w:rsid w:val="00045861"/>
    <w:rsid w:val="00061D3F"/>
    <w:rsid w:val="000620CC"/>
    <w:rsid w:val="000919D6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21B41"/>
    <w:rsid w:val="00227F27"/>
    <w:rsid w:val="00257C79"/>
    <w:rsid w:val="00261A9D"/>
    <w:rsid w:val="00262601"/>
    <w:rsid w:val="00273244"/>
    <w:rsid w:val="002810FF"/>
    <w:rsid w:val="00290764"/>
    <w:rsid w:val="002E0815"/>
    <w:rsid w:val="0030038F"/>
    <w:rsid w:val="00320DEA"/>
    <w:rsid w:val="003334FE"/>
    <w:rsid w:val="00351D12"/>
    <w:rsid w:val="00376494"/>
    <w:rsid w:val="003C5436"/>
    <w:rsid w:val="003D4E01"/>
    <w:rsid w:val="003E4DE9"/>
    <w:rsid w:val="0044424B"/>
    <w:rsid w:val="00455B56"/>
    <w:rsid w:val="004652E7"/>
    <w:rsid w:val="00467B91"/>
    <w:rsid w:val="004A2BF5"/>
    <w:rsid w:val="004C6ED5"/>
    <w:rsid w:val="004C7136"/>
    <w:rsid w:val="00504BE1"/>
    <w:rsid w:val="00505419"/>
    <w:rsid w:val="0051649C"/>
    <w:rsid w:val="00567FD6"/>
    <w:rsid w:val="005A20AA"/>
    <w:rsid w:val="005A3F3C"/>
    <w:rsid w:val="005E7641"/>
    <w:rsid w:val="0060133E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6F75EE"/>
    <w:rsid w:val="007D6B25"/>
    <w:rsid w:val="007F0BB0"/>
    <w:rsid w:val="008015AC"/>
    <w:rsid w:val="00864ACB"/>
    <w:rsid w:val="00872F80"/>
    <w:rsid w:val="0088047B"/>
    <w:rsid w:val="00892629"/>
    <w:rsid w:val="008F114B"/>
    <w:rsid w:val="009229B2"/>
    <w:rsid w:val="00927F88"/>
    <w:rsid w:val="00932E9F"/>
    <w:rsid w:val="00953C75"/>
    <w:rsid w:val="009806B5"/>
    <w:rsid w:val="009A1AE8"/>
    <w:rsid w:val="00A118D8"/>
    <w:rsid w:val="00A163A6"/>
    <w:rsid w:val="00A47F53"/>
    <w:rsid w:val="00A5629E"/>
    <w:rsid w:val="00A72359"/>
    <w:rsid w:val="00A7566F"/>
    <w:rsid w:val="00AA136D"/>
    <w:rsid w:val="00AD4917"/>
    <w:rsid w:val="00AE030B"/>
    <w:rsid w:val="00AE2426"/>
    <w:rsid w:val="00AE3F0A"/>
    <w:rsid w:val="00AF5308"/>
    <w:rsid w:val="00AF579D"/>
    <w:rsid w:val="00B007B0"/>
    <w:rsid w:val="00B03AA9"/>
    <w:rsid w:val="00B07A36"/>
    <w:rsid w:val="00B128E0"/>
    <w:rsid w:val="00B12DB1"/>
    <w:rsid w:val="00B2331F"/>
    <w:rsid w:val="00B357AF"/>
    <w:rsid w:val="00B57F47"/>
    <w:rsid w:val="00B8281B"/>
    <w:rsid w:val="00B9762D"/>
    <w:rsid w:val="00BA4419"/>
    <w:rsid w:val="00BA7DA0"/>
    <w:rsid w:val="00BC260B"/>
    <w:rsid w:val="00BD48F6"/>
    <w:rsid w:val="00C426DD"/>
    <w:rsid w:val="00C57AFF"/>
    <w:rsid w:val="00C755C3"/>
    <w:rsid w:val="00CF11DE"/>
    <w:rsid w:val="00CF4CF9"/>
    <w:rsid w:val="00D33B98"/>
    <w:rsid w:val="00D60B94"/>
    <w:rsid w:val="00DA1A72"/>
    <w:rsid w:val="00E62097"/>
    <w:rsid w:val="00E6276C"/>
    <w:rsid w:val="00E84C9F"/>
    <w:rsid w:val="00E91A90"/>
    <w:rsid w:val="00EA140E"/>
    <w:rsid w:val="00EA38EA"/>
    <w:rsid w:val="00EF008E"/>
    <w:rsid w:val="00F07B38"/>
    <w:rsid w:val="00F51922"/>
    <w:rsid w:val="00F92B55"/>
    <w:rsid w:val="00F945B4"/>
    <w:rsid w:val="00FA1816"/>
    <w:rsid w:val="00FB36BA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5D683-7B53-4FED-924F-EC4D80667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4A89E59.dotm</Template>
  <TotalTime>511</TotalTime>
  <Pages>2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Martyna Danielak</cp:lastModifiedBy>
  <cp:revision>102</cp:revision>
  <cp:lastPrinted>2021-02-15T11:36:00Z</cp:lastPrinted>
  <dcterms:created xsi:type="dcterms:W3CDTF">2021-02-04T12:40:00Z</dcterms:created>
  <dcterms:modified xsi:type="dcterms:W3CDTF">2022-10-14T09:33:00Z</dcterms:modified>
</cp:coreProperties>
</file>